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42D76" w14:textId="77777777" w:rsidR="005612B3" w:rsidRDefault="005612B3" w:rsidP="005612B3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  <w:u w:val="single"/>
        </w:rPr>
        <w:t>Richard ANDREWS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eastAsia="Times New Roman" w:cs="Times New Roman"/>
          <w:szCs w:val="24"/>
        </w:rPr>
        <w:t>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16210CCB" w14:textId="77777777" w:rsidR="005612B3" w:rsidRDefault="005612B3" w:rsidP="005612B3">
      <w:pPr>
        <w:pStyle w:val="NoSpacing"/>
        <w:rPr>
          <w:rFonts w:eastAsia="Times New Roman" w:cs="Times New Roman"/>
          <w:szCs w:val="24"/>
        </w:rPr>
      </w:pPr>
    </w:p>
    <w:p w14:paraId="0CF48437" w14:textId="77777777" w:rsidR="005612B3" w:rsidRDefault="005612B3" w:rsidP="005612B3">
      <w:pPr>
        <w:pStyle w:val="NoSpacing"/>
        <w:rPr>
          <w:rFonts w:eastAsia="Times New Roman" w:cs="Times New Roman"/>
          <w:szCs w:val="24"/>
        </w:rPr>
      </w:pPr>
    </w:p>
    <w:p w14:paraId="1B80FBDD" w14:textId="77777777" w:rsidR="005612B3" w:rsidRDefault="005612B3" w:rsidP="005612B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3 Nov.1484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</w:t>
      </w:r>
      <w:proofErr w:type="spellStart"/>
      <w:r>
        <w:rPr>
          <w:rFonts w:eastAsia="Times New Roman" w:cs="Times New Roman"/>
          <w:szCs w:val="24"/>
        </w:rPr>
        <w:t>Faringdon</w:t>
      </w:r>
      <w:proofErr w:type="spellEnd"/>
      <w:r>
        <w:rPr>
          <w:rFonts w:eastAsia="Times New Roman" w:cs="Times New Roman"/>
          <w:szCs w:val="24"/>
        </w:rPr>
        <w:t xml:space="preserve">, </w:t>
      </w:r>
    </w:p>
    <w:p w14:paraId="3E4B0482" w14:textId="77777777" w:rsidR="005612B3" w:rsidRDefault="005612B3" w:rsidP="005612B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Berkshire, into his landholdings.</w:t>
      </w:r>
    </w:p>
    <w:p w14:paraId="5EF8C40B" w14:textId="77777777" w:rsidR="005612B3" w:rsidRDefault="005612B3" w:rsidP="005612B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885CB84" w14:textId="77777777" w:rsidR="005612B3" w:rsidRDefault="005612B3" w:rsidP="005612B3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p.95)</w:t>
      </w:r>
    </w:p>
    <w:p w14:paraId="0FDD418D" w14:textId="77777777" w:rsidR="005612B3" w:rsidRDefault="005612B3" w:rsidP="005612B3">
      <w:pPr>
        <w:pStyle w:val="NoSpacing"/>
        <w:rPr>
          <w:rFonts w:eastAsia="Times New Roman" w:cs="Times New Roman"/>
          <w:szCs w:val="24"/>
        </w:rPr>
      </w:pPr>
    </w:p>
    <w:p w14:paraId="36287359" w14:textId="77777777" w:rsidR="005612B3" w:rsidRDefault="005612B3" w:rsidP="005612B3">
      <w:pPr>
        <w:pStyle w:val="NoSpacing"/>
        <w:rPr>
          <w:rFonts w:eastAsia="Times New Roman" w:cs="Times New Roman"/>
          <w:szCs w:val="24"/>
        </w:rPr>
      </w:pPr>
    </w:p>
    <w:p w14:paraId="48DDEEDB" w14:textId="77777777" w:rsidR="005612B3" w:rsidRDefault="005612B3" w:rsidP="005612B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10 July 2023</w:t>
      </w:r>
    </w:p>
    <w:p w14:paraId="76D58EE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177AE" w14:textId="77777777" w:rsidR="005612B3" w:rsidRDefault="005612B3" w:rsidP="009139A6">
      <w:r>
        <w:separator/>
      </w:r>
    </w:p>
  </w:endnote>
  <w:endnote w:type="continuationSeparator" w:id="0">
    <w:p w14:paraId="62F5DE8E" w14:textId="77777777" w:rsidR="005612B3" w:rsidRDefault="005612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9C0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C11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38A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73669" w14:textId="77777777" w:rsidR="005612B3" w:rsidRDefault="005612B3" w:rsidP="009139A6">
      <w:r>
        <w:separator/>
      </w:r>
    </w:p>
  </w:footnote>
  <w:footnote w:type="continuationSeparator" w:id="0">
    <w:p w14:paraId="0DDFAA61" w14:textId="77777777" w:rsidR="005612B3" w:rsidRDefault="005612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1B1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38C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B81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2B3"/>
    <w:rsid w:val="000666E0"/>
    <w:rsid w:val="002510B7"/>
    <w:rsid w:val="005612B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D0506"/>
  <w15:chartTrackingRefBased/>
  <w15:docId w15:val="{8E381CCF-26B0-4D5C-977F-87EA72DF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2023-07-10T19:51:00Z</dcterms:created>
  <dcterms:modified xsi:type="dcterms:W3CDTF">2023-07-10T19:52:00Z</dcterms:modified>
</cp:coreProperties>
</file>